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E2" w:rsidRPr="008E0FA0" w:rsidRDefault="007A31E2" w:rsidP="008E0FA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8E0FA0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</w:rPr>
        <w:t>Администрация</w:t>
      </w:r>
      <w:r w:rsidRPr="008E0FA0">
        <w:rPr>
          <w:rFonts w:ascii="Times New Roman" w:hAnsi="Times New Roman"/>
          <w:b/>
        </w:rPr>
        <w:t xml:space="preserve">                                                   </w:t>
      </w:r>
      <w:r>
        <w:rPr>
          <w:rFonts w:ascii="Times New Roman" w:hAnsi="Times New Roman"/>
          <w:b/>
        </w:rPr>
        <w:t xml:space="preserve">                       </w:t>
      </w:r>
      <w:r>
        <w:rPr>
          <w:rFonts w:ascii="Times New Roman" w:hAnsi="Times New Roman"/>
          <w:b/>
          <w:sz w:val="20"/>
          <w:szCs w:val="20"/>
        </w:rPr>
        <w:t xml:space="preserve">СОВЕТ </w:t>
      </w:r>
      <w:r w:rsidRPr="008E0FA0">
        <w:rPr>
          <w:rFonts w:ascii="Times New Roman" w:hAnsi="Times New Roman"/>
          <w:b/>
        </w:rPr>
        <w:t xml:space="preserve"> </w:t>
      </w:r>
    </w:p>
    <w:p w:rsidR="007A31E2" w:rsidRPr="00831D98" w:rsidRDefault="007A31E2" w:rsidP="008E0FA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8E0FA0">
        <w:rPr>
          <w:rFonts w:ascii="Times New Roman" w:hAnsi="Times New Roman"/>
          <w:b/>
        </w:rPr>
        <w:t xml:space="preserve">     Муниципального образования                             </w:t>
      </w:r>
      <w:r>
        <w:rPr>
          <w:rFonts w:ascii="Times New Roman" w:hAnsi="Times New Roman"/>
          <w:b/>
        </w:rPr>
        <w:t xml:space="preserve">     </w:t>
      </w:r>
      <w:r w:rsidRPr="00831D98">
        <w:rPr>
          <w:rFonts w:ascii="Times New Roman" w:hAnsi="Times New Roman"/>
          <w:b/>
          <w:sz w:val="20"/>
          <w:szCs w:val="20"/>
        </w:rPr>
        <w:t>МУНИЦИПАЛЬНОГО ОБРАЗОВАНИЯ</w:t>
      </w:r>
      <w:r>
        <w:rPr>
          <w:rFonts w:ascii="Times New Roman" w:hAnsi="Times New Roman"/>
          <w:b/>
        </w:rPr>
        <w:t xml:space="preserve"> 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8E0FA0">
        <w:rPr>
          <w:rFonts w:ascii="Times New Roman" w:hAnsi="Times New Roman"/>
          <w:b/>
        </w:rPr>
        <w:t xml:space="preserve">       «Сокрутовский сельсовет»                                            </w:t>
      </w:r>
      <w:r>
        <w:rPr>
          <w:rFonts w:ascii="Times New Roman" w:hAnsi="Times New Roman"/>
          <w:b/>
        </w:rPr>
        <w:t>«</w:t>
      </w:r>
      <w:r w:rsidRPr="00831D98">
        <w:rPr>
          <w:rFonts w:ascii="Times New Roman" w:hAnsi="Times New Roman"/>
          <w:b/>
          <w:sz w:val="20"/>
          <w:szCs w:val="20"/>
        </w:rPr>
        <w:t>СОКРУТОВСКИЙ СЕЛЬСОВЕТ»</w:t>
      </w:r>
      <w:r w:rsidRPr="008E0FA0">
        <w:rPr>
          <w:rFonts w:ascii="Times New Roman" w:hAnsi="Times New Roman"/>
          <w:b/>
        </w:rPr>
        <w:t xml:space="preserve">  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  <w:b/>
        </w:rPr>
      </w:pPr>
      <w:r w:rsidRPr="008E0FA0">
        <w:rPr>
          <w:rFonts w:ascii="Times New Roman" w:hAnsi="Times New Roman"/>
          <w:b/>
        </w:rPr>
        <w:t xml:space="preserve">         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0FA0">
        <w:rPr>
          <w:rFonts w:ascii="Times New Roman" w:hAnsi="Times New Roman"/>
        </w:rPr>
        <w:t xml:space="preserve"> 416 524  ул.Советская, 92а, с. Сокрутовка                         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</w:rPr>
      </w:pPr>
      <w:r w:rsidRPr="008E0FA0">
        <w:rPr>
          <w:rFonts w:ascii="Times New Roman" w:hAnsi="Times New Roman"/>
        </w:rPr>
        <w:t xml:space="preserve">Ахтубинский район,  Астраханская область                                       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</w:rPr>
      </w:pPr>
      <w:r w:rsidRPr="008E0FA0">
        <w:rPr>
          <w:rFonts w:ascii="Times New Roman" w:hAnsi="Times New Roman"/>
        </w:rPr>
        <w:t xml:space="preserve">        Тел/факс 8 (85-141)  44 - 7 - 44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</w:rPr>
      </w:pPr>
    </w:p>
    <w:p w:rsidR="007A31E2" w:rsidRPr="008E0FA0" w:rsidRDefault="007A31E2" w:rsidP="00A122DE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      </w:t>
      </w:r>
      <w:r w:rsidRPr="008E0FA0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567   </w:t>
      </w:r>
      <w:r w:rsidRPr="008E0FA0">
        <w:rPr>
          <w:rFonts w:ascii="Times New Roman" w:hAnsi="Times New Roman"/>
        </w:rPr>
        <w:t>от</w:t>
      </w:r>
      <w:r>
        <w:rPr>
          <w:rFonts w:ascii="Times New Roman" w:hAnsi="Times New Roman"/>
          <w:u w:val="single"/>
        </w:rPr>
        <w:t xml:space="preserve"> 14.11.2018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</w:rPr>
      </w:pP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н</w:t>
      </w:r>
      <w:r w:rsidRPr="008E0FA0">
        <w:rPr>
          <w:rFonts w:ascii="Times New Roman" w:hAnsi="Times New Roman"/>
        </w:rPr>
        <w:t>а исх.  №</w:t>
      </w:r>
      <w:r w:rsidRPr="008E0FA0">
        <w:rPr>
          <w:rFonts w:ascii="Times New Roman" w:hAnsi="Times New Roman"/>
          <w:u w:val="single"/>
        </w:rPr>
        <w:t xml:space="preserve">                    </w:t>
      </w:r>
      <w:r w:rsidRPr="008E0FA0">
        <w:rPr>
          <w:rFonts w:ascii="Times New Roman" w:hAnsi="Times New Roman"/>
        </w:rPr>
        <w:t>от</w:t>
      </w:r>
      <w:r w:rsidRPr="008E0FA0">
        <w:rPr>
          <w:rFonts w:ascii="Times New Roman" w:hAnsi="Times New Roman"/>
          <w:u w:val="single"/>
        </w:rPr>
        <w:t xml:space="preserve">                       .</w:t>
      </w:r>
      <w:r w:rsidRPr="008E0FA0"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</w:p>
    <w:p w:rsidR="007A31E2" w:rsidRPr="008E0FA0" w:rsidRDefault="007A31E2" w:rsidP="008E0FA0">
      <w:pPr>
        <w:spacing w:after="0" w:line="240" w:lineRule="auto"/>
        <w:rPr>
          <w:rFonts w:ascii="Times New Roman" w:hAnsi="Times New Roman"/>
        </w:rPr>
      </w:pPr>
    </w:p>
    <w:p w:rsidR="007A31E2" w:rsidRPr="00317CE8" w:rsidRDefault="007A31E2" w:rsidP="008E0FA0">
      <w:pPr>
        <w:spacing w:after="0" w:line="240" w:lineRule="auto"/>
        <w:rPr>
          <w:rFonts w:ascii="Times New Roman" w:hAnsi="Times New Roman"/>
        </w:rPr>
      </w:pPr>
    </w:p>
    <w:p w:rsidR="007A31E2" w:rsidRDefault="007A31E2" w:rsidP="00317CE8"/>
    <w:p w:rsidR="007A31E2" w:rsidRDefault="007A31E2" w:rsidP="00317CE8"/>
    <w:p w:rsidR="007A31E2" w:rsidRDefault="007A31E2" w:rsidP="009549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Администрация</w:t>
      </w:r>
      <w:r w:rsidRPr="00317CE8">
        <w:rPr>
          <w:rFonts w:ascii="Times New Roman" w:hAnsi="Times New Roman"/>
          <w:sz w:val="28"/>
          <w:szCs w:val="28"/>
        </w:rPr>
        <w:t xml:space="preserve"> муниципального образования «Сокрутовский сельсовет» </w:t>
      </w:r>
      <w:r>
        <w:rPr>
          <w:rFonts w:ascii="Times New Roman" w:hAnsi="Times New Roman"/>
          <w:sz w:val="28"/>
          <w:szCs w:val="28"/>
        </w:rPr>
        <w:t>направляет Вам на  рассмотрение проект бюджета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2019 год.</w:t>
      </w: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Pr="00317CE8" w:rsidRDefault="007A31E2" w:rsidP="00954910">
      <w:pPr>
        <w:spacing w:after="0" w:line="240" w:lineRule="auto"/>
        <w:rPr>
          <w:sz w:val="20"/>
          <w:szCs w:val="20"/>
        </w:rPr>
      </w:pPr>
    </w:p>
    <w:p w:rsidR="007A31E2" w:rsidRPr="00317CE8" w:rsidRDefault="007A31E2" w:rsidP="00317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31E2" w:rsidRDefault="007A31E2" w:rsidP="00317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31E2" w:rsidRPr="00317CE8" w:rsidRDefault="007A31E2" w:rsidP="00317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  <w:r w:rsidRPr="00317CE8">
        <w:rPr>
          <w:rFonts w:ascii="Times New Roman" w:hAnsi="Times New Roman"/>
          <w:sz w:val="28"/>
          <w:szCs w:val="28"/>
        </w:rPr>
        <w:t xml:space="preserve">                                     О.Ю.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CE8">
        <w:rPr>
          <w:rFonts w:ascii="Times New Roman" w:hAnsi="Times New Roman"/>
          <w:sz w:val="28"/>
          <w:szCs w:val="28"/>
        </w:rPr>
        <w:t>Бакунцева</w:t>
      </w:r>
    </w:p>
    <w:p w:rsidR="007A31E2" w:rsidRPr="00317CE8" w:rsidRDefault="007A31E2" w:rsidP="00317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A31E2" w:rsidRPr="00317CE8" w:rsidSect="00313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ED3"/>
    <w:multiLevelType w:val="hybridMultilevel"/>
    <w:tmpl w:val="1476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D50B6A"/>
    <w:multiLevelType w:val="hybridMultilevel"/>
    <w:tmpl w:val="1B46D648"/>
    <w:lvl w:ilvl="0" w:tplc="0419000F">
      <w:start w:val="1"/>
      <w:numFmt w:val="decimal"/>
      <w:lvlText w:val="%1."/>
      <w:lvlJc w:val="left"/>
      <w:pPr>
        <w:ind w:left="16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2">
    <w:nsid w:val="4C122124"/>
    <w:multiLevelType w:val="hybridMultilevel"/>
    <w:tmpl w:val="BAC46E00"/>
    <w:lvl w:ilvl="0" w:tplc="0419000F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0E7"/>
    <w:rsid w:val="00071D0A"/>
    <w:rsid w:val="00071ED0"/>
    <w:rsid w:val="000A7950"/>
    <w:rsid w:val="000B1B02"/>
    <w:rsid w:val="001578FE"/>
    <w:rsid w:val="001644BE"/>
    <w:rsid w:val="0019168F"/>
    <w:rsid w:val="0019453D"/>
    <w:rsid w:val="001D3475"/>
    <w:rsid w:val="001F40CC"/>
    <w:rsid w:val="002A2259"/>
    <w:rsid w:val="002D2CEF"/>
    <w:rsid w:val="003130D6"/>
    <w:rsid w:val="00317CE8"/>
    <w:rsid w:val="00343680"/>
    <w:rsid w:val="003C2E7A"/>
    <w:rsid w:val="003F44F0"/>
    <w:rsid w:val="0040117B"/>
    <w:rsid w:val="004945B2"/>
    <w:rsid w:val="004C6CD7"/>
    <w:rsid w:val="004E195A"/>
    <w:rsid w:val="004F3B0B"/>
    <w:rsid w:val="0051532C"/>
    <w:rsid w:val="00515555"/>
    <w:rsid w:val="005450E7"/>
    <w:rsid w:val="00582C0D"/>
    <w:rsid w:val="00590626"/>
    <w:rsid w:val="005A7ECE"/>
    <w:rsid w:val="005C3E5F"/>
    <w:rsid w:val="005C588F"/>
    <w:rsid w:val="00612277"/>
    <w:rsid w:val="00672821"/>
    <w:rsid w:val="00675D7D"/>
    <w:rsid w:val="00712620"/>
    <w:rsid w:val="007308C2"/>
    <w:rsid w:val="007A31E2"/>
    <w:rsid w:val="008067E3"/>
    <w:rsid w:val="00815D6C"/>
    <w:rsid w:val="00831D98"/>
    <w:rsid w:val="008C5160"/>
    <w:rsid w:val="008C6A70"/>
    <w:rsid w:val="008E0FA0"/>
    <w:rsid w:val="0094577F"/>
    <w:rsid w:val="00954910"/>
    <w:rsid w:val="00971C1D"/>
    <w:rsid w:val="009C1B61"/>
    <w:rsid w:val="009D3C74"/>
    <w:rsid w:val="009E17D6"/>
    <w:rsid w:val="00A122DE"/>
    <w:rsid w:val="00A12AA6"/>
    <w:rsid w:val="00A308EF"/>
    <w:rsid w:val="00A63D83"/>
    <w:rsid w:val="00AA42EA"/>
    <w:rsid w:val="00B15B15"/>
    <w:rsid w:val="00B177D1"/>
    <w:rsid w:val="00B527B4"/>
    <w:rsid w:val="00BB7A65"/>
    <w:rsid w:val="00BF5726"/>
    <w:rsid w:val="00C10080"/>
    <w:rsid w:val="00C12A5B"/>
    <w:rsid w:val="00C44F86"/>
    <w:rsid w:val="00C65D4D"/>
    <w:rsid w:val="00CD718F"/>
    <w:rsid w:val="00CE0058"/>
    <w:rsid w:val="00CE59D6"/>
    <w:rsid w:val="00D15DFA"/>
    <w:rsid w:val="00D21F48"/>
    <w:rsid w:val="00D72DF0"/>
    <w:rsid w:val="00DC6F26"/>
    <w:rsid w:val="00DE141C"/>
    <w:rsid w:val="00E818E6"/>
    <w:rsid w:val="00EC44ED"/>
    <w:rsid w:val="00EE6887"/>
    <w:rsid w:val="00F36687"/>
    <w:rsid w:val="00FB34A8"/>
    <w:rsid w:val="00FD71E1"/>
    <w:rsid w:val="00FF60F9"/>
    <w:rsid w:val="00FF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1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11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12277"/>
    <w:pPr>
      <w:ind w:left="720"/>
      <w:contextualSpacing/>
    </w:pPr>
  </w:style>
  <w:style w:type="paragraph" w:customStyle="1" w:styleId="ConsPlusTitle">
    <w:name w:val="ConsPlusTitle"/>
    <w:uiPriority w:val="99"/>
    <w:rsid w:val="00317CE8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317CE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17CE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133</Words>
  <Characters>764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</cp:revision>
  <cp:lastPrinted>2018-11-16T05:13:00Z</cp:lastPrinted>
  <dcterms:created xsi:type="dcterms:W3CDTF">2012-11-29T04:46:00Z</dcterms:created>
  <dcterms:modified xsi:type="dcterms:W3CDTF">2018-11-16T05:13:00Z</dcterms:modified>
</cp:coreProperties>
</file>